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DCA" w:rsidRDefault="00024DCA" w:rsidP="00024DCA">
      <w:pPr>
        <w:pStyle w:val="NoSpacing"/>
      </w:pPr>
      <w:r>
        <w:rPr>
          <w:u w:val="single"/>
        </w:rPr>
        <w:t>Thomas UPHILL</w:t>
      </w:r>
      <w:r>
        <w:t xml:space="preserve">     (fl.1401)</w:t>
      </w:r>
    </w:p>
    <w:p w:rsidR="00024DCA" w:rsidRDefault="00024DCA" w:rsidP="00024DCA">
      <w:pPr>
        <w:pStyle w:val="NoSpacing"/>
      </w:pPr>
      <w:proofErr w:type="gramStart"/>
      <w:r>
        <w:t>King’s servant.</w:t>
      </w:r>
      <w:proofErr w:type="gramEnd"/>
    </w:p>
    <w:p w:rsidR="00024DCA" w:rsidRDefault="00024DCA" w:rsidP="00024DCA">
      <w:pPr>
        <w:pStyle w:val="NoSpacing"/>
      </w:pPr>
    </w:p>
    <w:p w:rsidR="00024DCA" w:rsidRDefault="00024DCA" w:rsidP="00024DCA">
      <w:pPr>
        <w:pStyle w:val="NoSpacing"/>
      </w:pPr>
    </w:p>
    <w:p w:rsidR="00024DCA" w:rsidRDefault="00024DCA" w:rsidP="00024DCA">
      <w:pPr>
        <w:pStyle w:val="NoSpacing"/>
      </w:pPr>
      <w:r>
        <w:t xml:space="preserve">  4 Jan.1401</w:t>
      </w:r>
      <w:r>
        <w:tab/>
        <w:t>He was granted 100s a year for his good service towards the King and the</w:t>
      </w:r>
    </w:p>
    <w:p w:rsidR="00024DCA" w:rsidRDefault="00024DCA" w:rsidP="00024DCA">
      <w:pPr>
        <w:pStyle w:val="NoSpacing"/>
      </w:pPr>
      <w:r>
        <w:tab/>
      </w:r>
      <w:r>
        <w:tab/>
      </w:r>
      <w:proofErr w:type="gramStart"/>
      <w:r>
        <w:t>king’s</w:t>
      </w:r>
      <w:proofErr w:type="gramEnd"/>
      <w:r>
        <w:t xml:space="preserve"> father.   (C.P.R. 1399-1401 p.399)</w:t>
      </w:r>
    </w:p>
    <w:p w:rsidR="00024DCA" w:rsidRDefault="00024DCA" w:rsidP="00024DCA">
      <w:pPr>
        <w:pStyle w:val="NoSpacing"/>
      </w:pPr>
    </w:p>
    <w:p w:rsidR="00024DCA" w:rsidRDefault="00024DCA" w:rsidP="00024DCA">
      <w:pPr>
        <w:pStyle w:val="NoSpacing"/>
      </w:pPr>
    </w:p>
    <w:p w:rsidR="00024DCA" w:rsidRDefault="00024DCA" w:rsidP="00024DCA">
      <w:pPr>
        <w:pStyle w:val="NoSpacing"/>
      </w:pPr>
      <w:r>
        <w:t>11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DCA" w:rsidRDefault="00024DCA" w:rsidP="00920DE3">
      <w:pPr>
        <w:spacing w:after="0" w:line="240" w:lineRule="auto"/>
      </w:pPr>
      <w:r>
        <w:separator/>
      </w:r>
    </w:p>
  </w:endnote>
  <w:endnote w:type="continuationSeparator" w:id="0">
    <w:p w:rsidR="00024DCA" w:rsidRDefault="00024D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DCA" w:rsidRDefault="00024DCA" w:rsidP="00920DE3">
      <w:pPr>
        <w:spacing w:after="0" w:line="240" w:lineRule="auto"/>
      </w:pPr>
      <w:r>
        <w:separator/>
      </w:r>
    </w:p>
  </w:footnote>
  <w:footnote w:type="continuationSeparator" w:id="0">
    <w:p w:rsidR="00024DCA" w:rsidRDefault="00024D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CA"/>
    <w:rsid w:val="00024DC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2015-05-26T19:22:00Z</dcterms:created>
  <dcterms:modified xsi:type="dcterms:W3CDTF">2015-05-26T19:23:00Z</dcterms:modified>
</cp:coreProperties>
</file>